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01EC4755" w14:textId="20EB8AA8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Division_Engineer </w:instrText>
      </w:r>
      <w:r w:rsidR="00A30A3F" w:rsidRPr="004040A2">
        <w:rPr>
          <w:sz w:val="20"/>
        </w:rPr>
        <w:fldChar w:fldCharType="separate"/>
      </w:r>
      <w:r w:rsidR="00D41B72">
        <w:rPr>
          <w:noProof/>
          <w:sz w:val="20"/>
        </w:rPr>
        <w:t>«Division_Engineer»</w:t>
      </w:r>
      <w:r w:rsidR="00A30A3F" w:rsidRPr="004040A2">
        <w:rPr>
          <w:noProof/>
          <w:sz w:val="20"/>
        </w:rPr>
        <w:fldChar w:fldCharType="end"/>
      </w:r>
      <w:r w:rsidR="00EC7E59" w:rsidRPr="004040A2">
        <w:rPr>
          <w:rStyle w:val="Hyperlink"/>
          <w:noProof/>
          <w:sz w:val="20"/>
          <w:u w:val="none"/>
        </w:rPr>
        <w:tab/>
      </w:r>
      <w:r w:rsidR="00B10CD1" w:rsidRPr="004040A2">
        <w:rPr>
          <w:sz w:val="20"/>
        </w:rPr>
        <w:fldChar w:fldCharType="begin"/>
      </w:r>
      <w:r w:rsidR="00B10CD1" w:rsidRPr="004040A2">
        <w:rPr>
          <w:sz w:val="20"/>
        </w:rPr>
        <w:instrText xml:space="preserve"> MERGEFIELD State_Construction_Engineer </w:instrText>
      </w:r>
      <w:r w:rsidR="00B10CD1" w:rsidRPr="004040A2">
        <w:rPr>
          <w:sz w:val="20"/>
        </w:rPr>
        <w:fldChar w:fldCharType="separate"/>
      </w:r>
      <w:r w:rsidR="00D41B72">
        <w:rPr>
          <w:noProof/>
          <w:sz w:val="20"/>
        </w:rPr>
        <w:t>«State_Construction_Engineer»</w:t>
      </w:r>
      <w:r w:rsidR="00B10CD1" w:rsidRPr="004040A2">
        <w:rPr>
          <w:sz w:val="20"/>
        </w:rPr>
        <w:fldChar w:fldCharType="end"/>
      </w:r>
    </w:p>
    <w:p w14:paraId="60792912" w14:textId="3E883AC4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State_Traffic_Management_Engineer </w:instrText>
      </w:r>
      <w:r w:rsidR="00DB1EB1" w:rsidRPr="004040A2">
        <w:rPr>
          <w:sz w:val="20"/>
        </w:rPr>
        <w:fldChar w:fldCharType="separate"/>
      </w:r>
      <w:r w:rsidR="00D41B72">
        <w:rPr>
          <w:noProof/>
          <w:sz w:val="20"/>
        </w:rPr>
        <w:t>«State_Traffic_Management_Engineer»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State_Location__Surveys_Engineer </w:instrText>
      </w:r>
      <w:r w:rsidR="00DB1EB1" w:rsidRPr="004040A2">
        <w:rPr>
          <w:sz w:val="20"/>
        </w:rPr>
        <w:fldChar w:fldCharType="separate"/>
      </w:r>
      <w:r w:rsidR="00D41B72">
        <w:rPr>
          <w:noProof/>
          <w:sz w:val="20"/>
        </w:rPr>
        <w:t>«State_Location__Surveys_Engineer»</w:t>
      </w:r>
      <w:r w:rsidR="00DB1EB1" w:rsidRPr="004040A2">
        <w:rPr>
          <w:sz w:val="20"/>
        </w:rPr>
        <w:fldChar w:fldCharType="end"/>
      </w:r>
    </w:p>
    <w:p w14:paraId="2329834A" w14:textId="6302C203" w:rsidR="000031DF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DB1EB1" w:rsidRPr="004040A2">
        <w:rPr>
          <w:sz w:val="20"/>
        </w:rPr>
        <w:fldChar w:fldCharType="begin"/>
      </w:r>
      <w:r w:rsidR="00DB1EB1" w:rsidRPr="004040A2">
        <w:rPr>
          <w:sz w:val="20"/>
        </w:rPr>
        <w:instrText xml:space="preserve"> MERGEFIELD State_Hydraulics_Engineer </w:instrText>
      </w:r>
      <w:r w:rsidR="00DB1EB1" w:rsidRPr="004040A2">
        <w:rPr>
          <w:sz w:val="20"/>
        </w:rPr>
        <w:fldChar w:fldCharType="separate"/>
      </w:r>
      <w:r w:rsidR="00D41B72">
        <w:rPr>
          <w:noProof/>
          <w:sz w:val="20"/>
        </w:rPr>
        <w:t>«State_Hydraulics_Engineer»</w:t>
      </w:r>
      <w:r w:rsidR="00DB1EB1"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="00992E42" w:rsidRPr="004040A2">
        <w:rPr>
          <w:sz w:val="20"/>
        </w:rPr>
        <w:t>Amity Little</w:t>
      </w:r>
    </w:p>
    <w:p w14:paraId="0A9E8002" w14:textId="54DA48A9" w:rsidR="00EC7E59" w:rsidRPr="004040A2" w:rsidRDefault="000031DF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="00A30A3F" w:rsidRPr="004040A2">
        <w:rPr>
          <w:sz w:val="20"/>
        </w:rPr>
        <w:fldChar w:fldCharType="begin"/>
      </w:r>
      <w:r w:rsidR="00A30A3F" w:rsidRPr="004040A2">
        <w:rPr>
          <w:sz w:val="20"/>
        </w:rPr>
        <w:instrText xml:space="preserve"> MERGEFIELD State_Roadway_Design_Engineer </w:instrText>
      </w:r>
      <w:r w:rsidR="00A30A3F" w:rsidRPr="004040A2">
        <w:rPr>
          <w:sz w:val="20"/>
        </w:rPr>
        <w:fldChar w:fldCharType="separate"/>
      </w:r>
      <w:r w:rsidR="00D41B72">
        <w:rPr>
          <w:noProof/>
          <w:sz w:val="20"/>
        </w:rPr>
        <w:t>«State_Roadway_Design_Engineer»</w:t>
      </w:r>
      <w:r w:rsidR="00A30A3F"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="00EC7E59"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20AE3629" w:rsidR="000031DF" w:rsidRPr="004040A2" w:rsidRDefault="00EC7E59" w:rsidP="00EC7E59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D41B72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69FE5082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9B4945">
        <w:rPr>
          <w:noProof/>
          <w:sz w:val="20"/>
        </w:rPr>
        <w:t>July 10,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6A13DF23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08453EB5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82087B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4914B970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5938DF3B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as a result of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4040A2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FB7E49D" w14:textId="149A1DD7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310E2D12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New pay items and quantities are required as shown in Attachment “A”.  </w:t>
      </w:r>
    </w:p>
    <w:p w14:paraId="07E3D4E6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A6B285D" w14:textId="364263EB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735B93D3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D41B72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E2A5C65" w14:textId="359C8DD0" w:rsidR="001B4A4A" w:rsidRPr="001B4A4A" w:rsidRDefault="008E416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r w:rsidRPr="001B4A4A">
        <w:rPr>
          <w:sz w:val="20"/>
        </w:rPr>
        <w:t>ec:</w:t>
      </w:r>
      <w:r w:rsidRPr="001B4A4A">
        <w:rPr>
          <w:sz w:val="20"/>
        </w:rPr>
        <w:tab/>
      </w:r>
      <w:hyperlink r:id="rId11" w:history="1">
        <w:r w:rsidR="001B4A4A" w:rsidRPr="001B4A4A">
          <w:rPr>
            <w:rStyle w:val="Hyperlink"/>
            <w:sz w:val="20"/>
          </w:rPr>
          <w:t>printshopccb@ncdot.gov</w:t>
        </w:r>
      </w:hyperlink>
    </w:p>
    <w:p w14:paraId="08A3ABFD" w14:textId="0FBA5C67" w:rsidR="00F93CD8" w:rsidRPr="001B4A4A" w:rsidRDefault="001B4A4A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r w:rsidR="00D02FB4">
        <w:rPr>
          <w:sz w:val="20"/>
        </w:rPr>
        <w:t>Malco</w:t>
      </w:r>
      <w:r w:rsidR="008A4514">
        <w:rPr>
          <w:sz w:val="20"/>
        </w:rPr>
        <w:t>lm J. Bell</w:t>
      </w:r>
    </w:p>
    <w:p w14:paraId="157F7BDD" w14:textId="741DEF5D" w:rsidR="004040A2" w:rsidRPr="001B4A4A" w:rsidRDefault="00F93CD8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D41B72">
          <w:rPr>
            <w:rStyle w:val="Hyperlink"/>
            <w:noProof/>
            <w:sz w:val="20"/>
          </w:rPr>
          <w:t>Resident Engineer</w:t>
        </w:r>
        <w:r w:rsidR="00041B0B" w:rsidRPr="001B4A4A">
          <w:rPr>
            <w:rStyle w:val="Hyperlink"/>
            <w:sz w:val="20"/>
          </w:rPr>
          <w:fldChar w:fldCharType="end"/>
        </w:r>
      </w:hyperlink>
    </w:p>
    <w:p w14:paraId="049E3474" w14:textId="068C3690" w:rsidR="000031DF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="00041B0B"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="00041B0B" w:rsidRPr="001B4A4A">
          <w:rPr>
            <w:rStyle w:val="Hyperlink"/>
            <w:sz w:val="20"/>
          </w:rPr>
          <w:instrText xml:space="preserve"> FORMTEXT </w:instrText>
        </w:r>
        <w:r w:rsidR="00041B0B" w:rsidRPr="001B4A4A">
          <w:rPr>
            <w:rStyle w:val="Hyperlink"/>
            <w:sz w:val="20"/>
          </w:rPr>
        </w:r>
        <w:r w:rsidR="00041B0B" w:rsidRPr="001B4A4A">
          <w:rPr>
            <w:rStyle w:val="Hyperlink"/>
            <w:sz w:val="20"/>
          </w:rPr>
          <w:fldChar w:fldCharType="separate"/>
        </w:r>
        <w:r w:rsidR="00D41B72">
          <w:rPr>
            <w:rStyle w:val="Hyperlink"/>
            <w:noProof/>
            <w:sz w:val="20"/>
          </w:rPr>
          <w:t>Area Construction Engineer</w:t>
        </w:r>
        <w:r w:rsidR="00041B0B" w:rsidRPr="001B4A4A">
          <w:rPr>
            <w:rStyle w:val="Hyperlink"/>
            <w:sz w:val="20"/>
          </w:rPr>
          <w:fldChar w:fldCharType="end"/>
        </w:r>
      </w:hyperlink>
      <w:bookmarkEnd w:id="6"/>
      <w:r w:rsidR="00041B0B" w:rsidRPr="004040A2">
        <w:rPr>
          <w:sz w:val="20"/>
        </w:rPr>
        <w:tab/>
      </w:r>
    </w:p>
    <w:p w14:paraId="533C2FA4" w14:textId="48B4F72A" w:rsidR="009B4945" w:rsidRPr="004040A2" w:rsidRDefault="009B4945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>
        <w:rPr>
          <w:sz w:val="20"/>
        </w:rPr>
        <w:tab/>
      </w:r>
      <w:r w:rsidR="00D41B72">
        <w:rPr>
          <w:sz w:val="20"/>
        </w:rPr>
        <w:fldChar w:fldCharType="begin"/>
      </w:r>
      <w:r w:rsidR="00D41B72">
        <w:rPr>
          <w:sz w:val="20"/>
        </w:rPr>
        <w:instrText xml:space="preserve"> MERGEFIELD "Assistant_State_Hydraulic_Engineer" </w:instrText>
      </w:r>
      <w:r w:rsidR="00D41B72">
        <w:rPr>
          <w:sz w:val="20"/>
        </w:rPr>
        <w:fldChar w:fldCharType="separate"/>
      </w:r>
      <w:r w:rsidR="00D41B72">
        <w:rPr>
          <w:noProof/>
          <w:sz w:val="20"/>
        </w:rPr>
        <w:t>«Assistant_State_Hydraulic_Engineer»</w:t>
      </w:r>
      <w:r w:rsidR="00D41B72">
        <w:rPr>
          <w:sz w:val="20"/>
        </w:rPr>
        <w:fldChar w:fldCharType="end"/>
      </w:r>
    </w:p>
    <w:p w14:paraId="0D8D7404" w14:textId="06A886F6" w:rsidR="004040A2" w:rsidRPr="004040A2" w:rsidRDefault="004040A2" w:rsidP="00041B0B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24243B93" w14:textId="1F84E3A5" w:rsidR="000031DF" w:rsidRDefault="000031DF" w:rsidP="000031DF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481DF234" w14:textId="77777777" w:rsidR="001B4A4A" w:rsidRPr="004040A2" w:rsidRDefault="001B4A4A" w:rsidP="000031DF">
      <w:pPr>
        <w:rPr>
          <w:sz w:val="20"/>
        </w:rPr>
      </w:pPr>
    </w:p>
    <w:p w14:paraId="6BC30589" w14:textId="51C264FE" w:rsidR="00D85EE8" w:rsidRPr="001B4A4A" w:rsidRDefault="001B4A4A" w:rsidP="00D85EE8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</w:t>
      </w:r>
      <w:r w:rsidRPr="001B4A4A">
        <w:rPr>
          <w:i/>
          <w:iCs/>
          <w:color w:val="FF0000"/>
          <w:sz w:val="20"/>
        </w:rPr>
        <w:lastRenderedPageBreak/>
        <w:t>Division Proposals Engineer</w:t>
      </w:r>
      <w:r w:rsidRPr="001B4A4A">
        <w:rPr>
          <w:sz w:val="20"/>
        </w:rPr>
        <w:t xml:space="preserve">. </w:t>
      </w:r>
      <w:bookmarkStart w:id="7" w:name="_Hlk103243579"/>
      <w:r w:rsidR="00386CA3" w:rsidRPr="001B4A4A">
        <w:rPr>
          <w:b/>
          <w:i/>
          <w:iCs/>
          <w:color w:val="FF0000"/>
          <w:sz w:val="20"/>
        </w:rPr>
        <w:t>NOTE: FOR DISTRIBUTION GUIDANCE, SEE NCDOT CONSTRUCTION REVISION GUIDANCE MEMO DATED 2/11/202</w:t>
      </w:r>
      <w:r w:rsidR="00B813F8" w:rsidRPr="001B4A4A">
        <w:rPr>
          <w:b/>
          <w:i/>
          <w:iCs/>
          <w:color w:val="FF0000"/>
          <w:sz w:val="20"/>
        </w:rPr>
        <w:t>1</w:t>
      </w:r>
      <w:r w:rsidR="00386CA3" w:rsidRPr="001B4A4A">
        <w:rPr>
          <w:b/>
          <w:i/>
          <w:iCs/>
          <w:color w:val="FF0000"/>
          <w:sz w:val="20"/>
        </w:rPr>
        <w:t xml:space="preserve">. </w:t>
      </w:r>
      <w:hyperlink r:id="rId14" w:history="1">
        <w:r w:rsidR="00386CA3"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8" w:name="_Hlk103243596"/>
        <w:r w:rsidR="00386CA3" w:rsidRPr="001B4A4A">
          <w:rPr>
            <w:rStyle w:val="Hyperlink"/>
            <w:bCs/>
            <w:i/>
            <w:iCs/>
            <w:sz w:val="20"/>
          </w:rPr>
          <w:t>LINK</w:t>
        </w:r>
        <w:bookmarkEnd w:id="8"/>
      </w:hyperlink>
    </w:p>
    <w:p w14:paraId="7D5D4B60" w14:textId="77777777" w:rsidR="001B4A4A" w:rsidRPr="001B4A4A" w:rsidRDefault="001B4A4A" w:rsidP="00D85EE8">
      <w:pPr>
        <w:rPr>
          <w:b/>
          <w:i/>
          <w:iCs/>
          <w:color w:val="FF0000"/>
          <w:sz w:val="20"/>
        </w:rPr>
      </w:pPr>
    </w:p>
    <w:bookmarkEnd w:id="7"/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74DAF65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FF2B5A" w:rsidRPr="00844853" w14:paraId="00198FA2" w14:textId="77777777" w:rsidTr="00FF2B5A">
        <w:trPr>
          <w:trHeight w:val="823"/>
        </w:trPr>
        <w:tc>
          <w:tcPr>
            <w:tcW w:w="1122" w:type="dxa"/>
          </w:tcPr>
          <w:p w14:paraId="0F293A08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  <w:bookmarkStart w:id="9" w:name="_Hlk109293733"/>
          </w:p>
          <w:p w14:paraId="3BA3F0E4" w14:textId="77777777" w:rsidR="00FF2B5A" w:rsidRDefault="00FF2B5A" w:rsidP="00D86C41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1B5D2635" w14:textId="77777777" w:rsidR="00FF2B5A" w:rsidRDefault="00FF2B5A" w:rsidP="00D86C41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5F8F8EC0" w14:textId="77777777" w:rsidR="00FF2B5A" w:rsidRDefault="00FF2B5A" w:rsidP="00D86C41">
            <w:pPr>
              <w:pStyle w:val="Heading1"/>
              <w:keepLines/>
              <w:rPr>
                <w:rFonts w:ascii="Arial" w:hAnsi="Arial"/>
              </w:rPr>
            </w:pPr>
          </w:p>
          <w:p w14:paraId="2164513D" w14:textId="77777777" w:rsidR="00FF2B5A" w:rsidRDefault="00FF2B5A" w:rsidP="00D86C41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3316BCB2" w14:textId="77777777" w:rsidR="00FF2B5A" w:rsidRPr="00AD51A8" w:rsidRDefault="00FF2B5A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0A51D308" w14:textId="42D75C91" w:rsidR="00FF2B5A" w:rsidRPr="00AD51A8" w:rsidRDefault="00AD51A8" w:rsidP="00AD51A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="00FF2B5A" w:rsidRPr="00AD51A8">
              <w:rPr>
                <w:rFonts w:ascii="Arial" w:hAnsi="Arial"/>
              </w:rPr>
              <w:t>DIFFERENCE</w:t>
            </w:r>
          </w:p>
        </w:tc>
      </w:tr>
      <w:tr w:rsidR="00FF2B5A" w14:paraId="4517508E" w14:textId="77777777" w:rsidTr="00FF2B5A">
        <w:trPr>
          <w:trHeight w:val="234"/>
        </w:trPr>
        <w:tc>
          <w:tcPr>
            <w:tcW w:w="1122" w:type="dxa"/>
          </w:tcPr>
          <w:p w14:paraId="6FA7F664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A4518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3C559EB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DC8F6E2" w14:textId="77777777" w:rsidTr="00FF2B5A">
        <w:trPr>
          <w:trHeight w:val="234"/>
        </w:trPr>
        <w:tc>
          <w:tcPr>
            <w:tcW w:w="1122" w:type="dxa"/>
          </w:tcPr>
          <w:p w14:paraId="2A7A3CAA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E7620DF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657B508" w14:textId="77777777" w:rsidR="00FF2B5A" w:rsidRDefault="00FF2B5A" w:rsidP="00D86C41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75564C5" w14:textId="77777777" w:rsidTr="00FF2B5A">
        <w:trPr>
          <w:trHeight w:val="234"/>
        </w:trPr>
        <w:tc>
          <w:tcPr>
            <w:tcW w:w="1122" w:type="dxa"/>
          </w:tcPr>
          <w:p w14:paraId="41B403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E630D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17A2E7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7B6A7BB" w14:textId="77777777" w:rsidTr="00FF2B5A">
        <w:trPr>
          <w:trHeight w:val="234"/>
        </w:trPr>
        <w:tc>
          <w:tcPr>
            <w:tcW w:w="1122" w:type="dxa"/>
          </w:tcPr>
          <w:p w14:paraId="3207B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CD395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8E581F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4E689E6" w14:textId="77777777" w:rsidTr="00FF2B5A">
        <w:trPr>
          <w:trHeight w:val="234"/>
        </w:trPr>
        <w:tc>
          <w:tcPr>
            <w:tcW w:w="1122" w:type="dxa"/>
          </w:tcPr>
          <w:p w14:paraId="154D9F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DDC9C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C416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2AD7606" w14:textId="77777777" w:rsidTr="00FF2B5A">
        <w:trPr>
          <w:trHeight w:val="234"/>
        </w:trPr>
        <w:tc>
          <w:tcPr>
            <w:tcW w:w="1122" w:type="dxa"/>
          </w:tcPr>
          <w:p w14:paraId="5B45293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74A71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69163C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31B995" w14:textId="77777777" w:rsidTr="00FF2B5A">
        <w:trPr>
          <w:trHeight w:val="234"/>
        </w:trPr>
        <w:tc>
          <w:tcPr>
            <w:tcW w:w="1122" w:type="dxa"/>
          </w:tcPr>
          <w:p w14:paraId="0395AEE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2BA6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E8B9DC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12B7175" w14:textId="77777777" w:rsidTr="00FF2B5A">
        <w:trPr>
          <w:trHeight w:val="234"/>
        </w:trPr>
        <w:tc>
          <w:tcPr>
            <w:tcW w:w="1122" w:type="dxa"/>
          </w:tcPr>
          <w:p w14:paraId="57A9697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940AA8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419144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DB6BCC" w14:textId="77777777" w:rsidTr="00FF2B5A">
        <w:trPr>
          <w:trHeight w:val="234"/>
        </w:trPr>
        <w:tc>
          <w:tcPr>
            <w:tcW w:w="1122" w:type="dxa"/>
          </w:tcPr>
          <w:p w14:paraId="3AAC7FE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6B3981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7C18A1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CD812FB" w14:textId="77777777" w:rsidTr="00FF2B5A">
        <w:trPr>
          <w:trHeight w:val="234"/>
        </w:trPr>
        <w:tc>
          <w:tcPr>
            <w:tcW w:w="1122" w:type="dxa"/>
          </w:tcPr>
          <w:p w14:paraId="3AC34A0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0FC9F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D450B8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CEBDA5F" w14:textId="77777777" w:rsidTr="00FF2B5A">
        <w:trPr>
          <w:trHeight w:val="234"/>
        </w:trPr>
        <w:tc>
          <w:tcPr>
            <w:tcW w:w="1122" w:type="dxa"/>
          </w:tcPr>
          <w:p w14:paraId="685D186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67DEC8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77209B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4242634" w14:textId="77777777" w:rsidTr="00FF2B5A">
        <w:trPr>
          <w:trHeight w:val="234"/>
        </w:trPr>
        <w:tc>
          <w:tcPr>
            <w:tcW w:w="1122" w:type="dxa"/>
          </w:tcPr>
          <w:p w14:paraId="3F25320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0FCDC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EE5E23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701052F" w14:textId="77777777" w:rsidTr="00FF2B5A">
        <w:trPr>
          <w:trHeight w:val="234"/>
        </w:trPr>
        <w:tc>
          <w:tcPr>
            <w:tcW w:w="1122" w:type="dxa"/>
          </w:tcPr>
          <w:p w14:paraId="29DA8B0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01397C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3921A1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49D9747" w14:textId="77777777" w:rsidTr="00FF2B5A">
        <w:trPr>
          <w:trHeight w:val="234"/>
        </w:trPr>
        <w:tc>
          <w:tcPr>
            <w:tcW w:w="1122" w:type="dxa"/>
          </w:tcPr>
          <w:p w14:paraId="6D30A17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AEE6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D4D96C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64B96D4" w14:textId="77777777" w:rsidTr="00FF2B5A">
        <w:trPr>
          <w:trHeight w:val="234"/>
        </w:trPr>
        <w:tc>
          <w:tcPr>
            <w:tcW w:w="1122" w:type="dxa"/>
          </w:tcPr>
          <w:p w14:paraId="2CC1298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6201D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0E5AD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BB47C34" w14:textId="77777777" w:rsidTr="00FF2B5A">
        <w:trPr>
          <w:trHeight w:val="234"/>
        </w:trPr>
        <w:tc>
          <w:tcPr>
            <w:tcW w:w="1122" w:type="dxa"/>
          </w:tcPr>
          <w:p w14:paraId="5CE62EE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5A2901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18BA6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DF23D55" w14:textId="77777777" w:rsidTr="00FF2B5A">
        <w:trPr>
          <w:trHeight w:val="234"/>
        </w:trPr>
        <w:tc>
          <w:tcPr>
            <w:tcW w:w="1122" w:type="dxa"/>
          </w:tcPr>
          <w:p w14:paraId="160DAED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5F9EAD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C7CC3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6C69130" w14:textId="77777777" w:rsidTr="00FF2B5A">
        <w:trPr>
          <w:trHeight w:val="234"/>
        </w:trPr>
        <w:tc>
          <w:tcPr>
            <w:tcW w:w="1122" w:type="dxa"/>
          </w:tcPr>
          <w:p w14:paraId="3127E0B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1E38E9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75D064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3A80DE6F" w14:textId="77777777" w:rsidTr="00FF2B5A">
        <w:trPr>
          <w:trHeight w:val="234"/>
        </w:trPr>
        <w:tc>
          <w:tcPr>
            <w:tcW w:w="1122" w:type="dxa"/>
          </w:tcPr>
          <w:p w14:paraId="0ABC852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4DE5A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706FE0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28C650F1" w14:textId="77777777" w:rsidTr="00FF2B5A">
        <w:trPr>
          <w:trHeight w:val="234"/>
        </w:trPr>
        <w:tc>
          <w:tcPr>
            <w:tcW w:w="1122" w:type="dxa"/>
          </w:tcPr>
          <w:p w14:paraId="7CE21E1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9AA3DE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503AB0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9079A4B" w14:textId="77777777" w:rsidTr="00FF2B5A">
        <w:trPr>
          <w:trHeight w:val="234"/>
        </w:trPr>
        <w:tc>
          <w:tcPr>
            <w:tcW w:w="1122" w:type="dxa"/>
          </w:tcPr>
          <w:p w14:paraId="5B1BF6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AB97701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5EC65B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1601F03" w14:textId="77777777" w:rsidTr="00FF2B5A">
        <w:trPr>
          <w:trHeight w:val="234"/>
        </w:trPr>
        <w:tc>
          <w:tcPr>
            <w:tcW w:w="1122" w:type="dxa"/>
          </w:tcPr>
          <w:p w14:paraId="53B6DD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4FEE7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EFD959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4A82BD0" w14:textId="77777777" w:rsidTr="00FF2B5A">
        <w:trPr>
          <w:trHeight w:val="234"/>
        </w:trPr>
        <w:tc>
          <w:tcPr>
            <w:tcW w:w="1122" w:type="dxa"/>
          </w:tcPr>
          <w:p w14:paraId="6F92A48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BEEB91" w14:textId="72530D0F" w:rsidR="00FF2B5A" w:rsidRPr="00AD51A8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Cs w:val="24"/>
              </w:rPr>
            </w:pPr>
            <w:r w:rsidRPr="00AD51A8">
              <w:rPr>
                <w:b/>
                <w:bCs/>
                <w:szCs w:val="24"/>
              </w:rPr>
              <w:t>NEW PAY ITEMS</w:t>
            </w:r>
          </w:p>
        </w:tc>
        <w:tc>
          <w:tcPr>
            <w:tcW w:w="2430" w:type="dxa"/>
          </w:tcPr>
          <w:p w14:paraId="00B2565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AD508EF" w14:textId="77777777" w:rsidTr="00FF2B5A">
        <w:trPr>
          <w:trHeight w:val="234"/>
        </w:trPr>
        <w:tc>
          <w:tcPr>
            <w:tcW w:w="1122" w:type="dxa"/>
          </w:tcPr>
          <w:p w14:paraId="52A5B85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A9D7E2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2D0AEF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FA42C06" w14:textId="77777777" w:rsidTr="00FF2B5A">
        <w:trPr>
          <w:trHeight w:val="234"/>
        </w:trPr>
        <w:tc>
          <w:tcPr>
            <w:tcW w:w="1122" w:type="dxa"/>
          </w:tcPr>
          <w:p w14:paraId="79C46C1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F730F0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69510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8CC9628" w14:textId="77777777" w:rsidTr="00FF2B5A">
        <w:trPr>
          <w:trHeight w:val="234"/>
        </w:trPr>
        <w:tc>
          <w:tcPr>
            <w:tcW w:w="1122" w:type="dxa"/>
          </w:tcPr>
          <w:p w14:paraId="2839906A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65E8C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93310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1DD7095" w14:textId="77777777" w:rsidTr="00FF2B5A">
        <w:trPr>
          <w:trHeight w:val="234"/>
        </w:trPr>
        <w:tc>
          <w:tcPr>
            <w:tcW w:w="1122" w:type="dxa"/>
          </w:tcPr>
          <w:p w14:paraId="5BA97AB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D56D7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96C11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16160B29" w14:textId="77777777" w:rsidTr="00FF2B5A">
        <w:trPr>
          <w:trHeight w:val="234"/>
        </w:trPr>
        <w:tc>
          <w:tcPr>
            <w:tcW w:w="1122" w:type="dxa"/>
          </w:tcPr>
          <w:p w14:paraId="7734B26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AE2FE8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609EEAC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6029CF69" w14:textId="77777777" w:rsidTr="00FF2B5A">
        <w:trPr>
          <w:trHeight w:val="234"/>
        </w:trPr>
        <w:tc>
          <w:tcPr>
            <w:tcW w:w="1122" w:type="dxa"/>
          </w:tcPr>
          <w:p w14:paraId="66B6F317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398B95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418A2C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9CCD8A0" w14:textId="77777777" w:rsidTr="00FF2B5A">
        <w:trPr>
          <w:trHeight w:val="234"/>
        </w:trPr>
        <w:tc>
          <w:tcPr>
            <w:tcW w:w="1122" w:type="dxa"/>
          </w:tcPr>
          <w:p w14:paraId="3F06D98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D480A4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615B4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24F470B" w14:textId="77777777" w:rsidTr="00FF2B5A">
        <w:trPr>
          <w:trHeight w:val="234"/>
        </w:trPr>
        <w:tc>
          <w:tcPr>
            <w:tcW w:w="1122" w:type="dxa"/>
          </w:tcPr>
          <w:p w14:paraId="529F4AF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40CB615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26C48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05F64365" w14:textId="77777777" w:rsidTr="00FF2B5A">
        <w:trPr>
          <w:trHeight w:val="234"/>
        </w:trPr>
        <w:tc>
          <w:tcPr>
            <w:tcW w:w="1122" w:type="dxa"/>
          </w:tcPr>
          <w:p w14:paraId="3665212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0B68D52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8FFBC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709002BC" w14:textId="77777777" w:rsidTr="00FF2B5A">
        <w:trPr>
          <w:trHeight w:val="234"/>
        </w:trPr>
        <w:tc>
          <w:tcPr>
            <w:tcW w:w="1122" w:type="dxa"/>
          </w:tcPr>
          <w:p w14:paraId="5384279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FF0E5DE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CB3A7F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5697B175" w14:textId="77777777" w:rsidTr="00FF2B5A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FC5D60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43B02AB3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1B63839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FF2B5A" w14:paraId="484C5735" w14:textId="77777777" w:rsidTr="00FF2B5A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47FABAD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0E9BAFB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E55AFF6" w14:textId="77777777" w:rsidR="00FF2B5A" w:rsidRDefault="00FF2B5A" w:rsidP="00D86C41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bookmarkEnd w:id="9"/>
    </w:tbl>
    <w:p w14:paraId="33BA69FE" w14:textId="77777777" w:rsidR="00263020" w:rsidRPr="000031DF" w:rsidRDefault="00263020" w:rsidP="000031DF"/>
    <w:sectPr w:rsidR="00263020" w:rsidRPr="000031DF" w:rsidSect="00212CB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440" w:right="1800" w:bottom="994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E5EB" w14:textId="77777777" w:rsidR="00212CBF" w:rsidRDefault="00212CBF">
      <w:r>
        <w:separator/>
      </w:r>
    </w:p>
  </w:endnote>
  <w:endnote w:type="continuationSeparator" w:id="0">
    <w:p w14:paraId="601CC423" w14:textId="77777777" w:rsidR="00212CBF" w:rsidRDefault="00212CBF">
      <w:r>
        <w:continuationSeparator/>
      </w:r>
    </w:p>
  </w:endnote>
  <w:endnote w:type="continuationNotice" w:id="1">
    <w:p w14:paraId="11212328" w14:textId="77777777" w:rsidR="00212CBF" w:rsidRDefault="00212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BEDC" w14:textId="77777777" w:rsidR="003023BA" w:rsidRDefault="00302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598A" w14:textId="77777777" w:rsidR="003023BA" w:rsidRDefault="003023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D4D4A" w14:textId="77777777" w:rsidR="00212CBF" w:rsidRDefault="00212CBF">
      <w:r>
        <w:separator/>
      </w:r>
    </w:p>
  </w:footnote>
  <w:footnote w:type="continuationSeparator" w:id="0">
    <w:p w14:paraId="6C8544AE" w14:textId="77777777" w:rsidR="00212CBF" w:rsidRDefault="00212CBF">
      <w:r>
        <w:continuationSeparator/>
      </w:r>
    </w:p>
  </w:footnote>
  <w:footnote w:type="continuationNotice" w:id="1">
    <w:p w14:paraId="1997F804" w14:textId="77777777" w:rsidR="00212CBF" w:rsidRDefault="00212C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98245" w14:textId="77777777" w:rsidR="003023BA" w:rsidRDefault="003023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 w:rsidTr="000E35B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E35BA" w14:paraId="3FE8A104" w14:textId="77777777" w:rsidTr="000E35BA">
      <w:trPr>
        <w:jc w:val="center"/>
      </w:trPr>
      <w:tc>
        <w:tcPr>
          <w:tcW w:w="3086" w:type="dxa"/>
          <w:gridSpan w:val="2"/>
        </w:tcPr>
        <w:p w14:paraId="7477698D" w14:textId="13363DF8" w:rsidR="000E35BA" w:rsidRDefault="003023BA" w:rsidP="000E35BA">
          <w:pPr>
            <w:spacing w:before="120"/>
            <w:jc w:val="center"/>
            <w:rPr>
              <w:spacing w:val="-14"/>
              <w:sz w:val="22"/>
            </w:rPr>
          </w:pPr>
          <w:r w:rsidRPr="003023BA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0E35BA" w:rsidRDefault="000E35BA" w:rsidP="000E35B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E35BA" w14:paraId="7DE567D8" w14:textId="77777777" w:rsidTr="000D3D9D">
            <w:trPr>
              <w:jc w:val="center"/>
            </w:trPr>
            <w:tc>
              <w:tcPr>
                <w:tcW w:w="3288" w:type="dxa"/>
              </w:tcPr>
              <w:p w14:paraId="3153FB88" w14:textId="77777777" w:rsidR="000E35BA" w:rsidRDefault="000E35BA" w:rsidP="000E35BA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798A0B83" w14:textId="4D578346" w:rsidR="000E35BA" w:rsidRDefault="000E35BA" w:rsidP="000E35B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E35BA" w14:paraId="074C6805" w14:textId="77777777" w:rsidTr="000E35BA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0E35BA" w:rsidRDefault="000E35BA" w:rsidP="000E35B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0E35BA" w:rsidRDefault="000E35BA" w:rsidP="000E35B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4961576">
    <w:abstractNumId w:val="16"/>
  </w:num>
  <w:num w:numId="2" w16cid:durableId="1840265404">
    <w:abstractNumId w:val="13"/>
  </w:num>
  <w:num w:numId="3" w16cid:durableId="1884827896">
    <w:abstractNumId w:val="2"/>
  </w:num>
  <w:num w:numId="4" w16cid:durableId="883106191">
    <w:abstractNumId w:val="5"/>
  </w:num>
  <w:num w:numId="5" w16cid:durableId="623462220">
    <w:abstractNumId w:val="7"/>
  </w:num>
  <w:num w:numId="6" w16cid:durableId="1132091684">
    <w:abstractNumId w:val="12"/>
  </w:num>
  <w:num w:numId="7" w16cid:durableId="1725790415">
    <w:abstractNumId w:val="15"/>
  </w:num>
  <w:num w:numId="8" w16cid:durableId="940796659">
    <w:abstractNumId w:val="14"/>
  </w:num>
  <w:num w:numId="9" w16cid:durableId="545336341">
    <w:abstractNumId w:val="8"/>
  </w:num>
  <w:num w:numId="10" w16cid:durableId="1951278630">
    <w:abstractNumId w:val="4"/>
  </w:num>
  <w:num w:numId="11" w16cid:durableId="1781754400">
    <w:abstractNumId w:val="9"/>
  </w:num>
  <w:num w:numId="12" w16cid:durableId="1436098571">
    <w:abstractNumId w:val="0"/>
  </w:num>
  <w:num w:numId="13" w16cid:durableId="1839924100">
    <w:abstractNumId w:val="11"/>
  </w:num>
  <w:num w:numId="14" w16cid:durableId="1115977381">
    <w:abstractNumId w:val="3"/>
  </w:num>
  <w:num w:numId="15" w16cid:durableId="1745450854">
    <w:abstractNumId w:val="1"/>
  </w:num>
  <w:num w:numId="16" w16cid:durableId="1200974378">
    <w:abstractNumId w:val="6"/>
  </w:num>
  <w:num w:numId="17" w16cid:durableId="7796430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B7BA8"/>
    <w:rsid w:val="000D4189"/>
    <w:rsid w:val="000E35BA"/>
    <w:rsid w:val="00112528"/>
    <w:rsid w:val="001525CD"/>
    <w:rsid w:val="001837B6"/>
    <w:rsid w:val="001B4A4A"/>
    <w:rsid w:val="00212C20"/>
    <w:rsid w:val="00212CBF"/>
    <w:rsid w:val="00215EE1"/>
    <w:rsid w:val="002566E6"/>
    <w:rsid w:val="00263020"/>
    <w:rsid w:val="002674C0"/>
    <w:rsid w:val="00282079"/>
    <w:rsid w:val="002B5CEB"/>
    <w:rsid w:val="002C5CD4"/>
    <w:rsid w:val="002F7C1C"/>
    <w:rsid w:val="003023BA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C334E"/>
    <w:rsid w:val="003D0C1D"/>
    <w:rsid w:val="003D33E4"/>
    <w:rsid w:val="004040A2"/>
    <w:rsid w:val="00404D7C"/>
    <w:rsid w:val="00457922"/>
    <w:rsid w:val="004D4565"/>
    <w:rsid w:val="00533B05"/>
    <w:rsid w:val="0054465F"/>
    <w:rsid w:val="005C561D"/>
    <w:rsid w:val="005D3694"/>
    <w:rsid w:val="0062413C"/>
    <w:rsid w:val="00645C7C"/>
    <w:rsid w:val="00683A89"/>
    <w:rsid w:val="00697022"/>
    <w:rsid w:val="006D0737"/>
    <w:rsid w:val="007C7427"/>
    <w:rsid w:val="007D324E"/>
    <w:rsid w:val="00813148"/>
    <w:rsid w:val="0082087B"/>
    <w:rsid w:val="00842AC6"/>
    <w:rsid w:val="0086421E"/>
    <w:rsid w:val="00870171"/>
    <w:rsid w:val="008854D5"/>
    <w:rsid w:val="008A4514"/>
    <w:rsid w:val="008C670B"/>
    <w:rsid w:val="008E4165"/>
    <w:rsid w:val="009400FB"/>
    <w:rsid w:val="00992E42"/>
    <w:rsid w:val="009B26C9"/>
    <w:rsid w:val="009B4945"/>
    <w:rsid w:val="009B555C"/>
    <w:rsid w:val="009E5CFE"/>
    <w:rsid w:val="00A0761E"/>
    <w:rsid w:val="00A11C44"/>
    <w:rsid w:val="00A30A3F"/>
    <w:rsid w:val="00A71375"/>
    <w:rsid w:val="00AA148E"/>
    <w:rsid w:val="00AD51A8"/>
    <w:rsid w:val="00AE2421"/>
    <w:rsid w:val="00B10CD1"/>
    <w:rsid w:val="00B80DA4"/>
    <w:rsid w:val="00B813F8"/>
    <w:rsid w:val="00B965A9"/>
    <w:rsid w:val="00BB0C3A"/>
    <w:rsid w:val="00BD5088"/>
    <w:rsid w:val="00CA7639"/>
    <w:rsid w:val="00CE01A5"/>
    <w:rsid w:val="00CE78DB"/>
    <w:rsid w:val="00D02FB4"/>
    <w:rsid w:val="00D229C7"/>
    <w:rsid w:val="00D41B72"/>
    <w:rsid w:val="00D46029"/>
    <w:rsid w:val="00D513BC"/>
    <w:rsid w:val="00D85EE8"/>
    <w:rsid w:val="00D9218B"/>
    <w:rsid w:val="00DA43CD"/>
    <w:rsid w:val="00DB1EB1"/>
    <w:rsid w:val="00DD18FB"/>
    <w:rsid w:val="00DF25FB"/>
    <w:rsid w:val="00DF52EB"/>
    <w:rsid w:val="00E255F1"/>
    <w:rsid w:val="00E353D1"/>
    <w:rsid w:val="00E73226"/>
    <w:rsid w:val="00E86F7C"/>
    <w:rsid w:val="00EA2F31"/>
    <w:rsid w:val="00EA6B75"/>
    <w:rsid w:val="00EC7E59"/>
    <w:rsid w:val="00EE77A4"/>
    <w:rsid w:val="00EF4958"/>
    <w:rsid w:val="00EF7854"/>
    <w:rsid w:val="00F106E7"/>
    <w:rsid w:val="00F44F65"/>
    <w:rsid w:val="00F93CD8"/>
    <w:rsid w:val="00FA39A2"/>
    <w:rsid w:val="00FC66D4"/>
    <w:rsid w:val="00FF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9CB7DC-8B52-47FA-90D7-4C646E28A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8526E-C150-40DA-8ECE-3380D5A11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FABD7-CDC4-487F-A49A-69E4C8308CE5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93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3172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21</cp:revision>
  <cp:lastPrinted>2017-01-23T22:31:00Z</cp:lastPrinted>
  <dcterms:created xsi:type="dcterms:W3CDTF">2021-07-29T10:08:00Z</dcterms:created>
  <dcterms:modified xsi:type="dcterms:W3CDTF">2025-07-10T17:43:00Z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